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C3A24" w14:textId="77777777" w:rsidR="00917821" w:rsidRDefault="00917821" w:rsidP="007E78BD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4D9F8045" w14:textId="77777777" w:rsidR="00917821" w:rsidRPr="00692A45" w:rsidRDefault="00917821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 xml:space="preserve">Crossword </w:t>
      </w:r>
      <w:r w:rsidRPr="00692A45">
        <w:t>(</w:t>
      </w:r>
      <w:r>
        <w:t>learner</w:t>
      </w:r>
      <w:r w:rsidRPr="00692A45">
        <w:t>)</w:t>
      </w:r>
    </w:p>
    <w:p w14:paraId="7B08C761" w14:textId="77777777" w:rsidR="00917821" w:rsidRDefault="00917821" w:rsidP="001B4839">
      <w:pPr>
        <w:spacing w:before="0"/>
      </w:pPr>
      <w:r>
        <w:t>Use the clues to fill in the grid.</w:t>
      </w:r>
    </w:p>
    <w:p w14:paraId="1AD5DF28" w14:textId="77777777" w:rsidR="00917821" w:rsidRPr="00B95235" w:rsidRDefault="00917821" w:rsidP="001B4839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Across</w:t>
      </w:r>
    </w:p>
    <w:p w14:paraId="19DED262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3. </w:t>
      </w:r>
      <w:r w:rsidRPr="00B95235">
        <w:rPr>
          <w:sz w:val="22"/>
          <w:szCs w:val="22"/>
        </w:rPr>
        <w:t xml:space="preserve">If an electrical power tool is damaged, you must </w:t>
      </w:r>
      <w:r>
        <w:rPr>
          <w:sz w:val="22"/>
          <w:szCs w:val="22"/>
        </w:rPr>
        <w:t xml:space="preserve">____ </w:t>
      </w:r>
      <w:r w:rsidRPr="00B95235">
        <w:rPr>
          <w:sz w:val="22"/>
          <w:szCs w:val="22"/>
        </w:rPr>
        <w:t>using it until it is repaired or replaced (4)</w:t>
      </w:r>
    </w:p>
    <w:p w14:paraId="1439ACB5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5. </w:t>
      </w:r>
      <w:r w:rsidRPr="00B95235">
        <w:rPr>
          <w:sz w:val="22"/>
          <w:szCs w:val="22"/>
        </w:rPr>
        <w:t>An asset ________ is a resource that details all the different assets owned or managed by a company (8)</w:t>
      </w:r>
    </w:p>
    <w:p w14:paraId="03A34A97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6. </w:t>
      </w:r>
      <w:r w:rsidRPr="00B95235">
        <w:rPr>
          <w:sz w:val="22"/>
          <w:szCs w:val="22"/>
        </w:rPr>
        <w:t xml:space="preserve">The </w:t>
      </w:r>
      <w:proofErr w:type="spellStart"/>
      <w:r w:rsidRPr="00B95235">
        <w:rPr>
          <w:sz w:val="22"/>
          <w:szCs w:val="22"/>
        </w:rPr>
        <w:t>colour</w:t>
      </w:r>
      <w:proofErr w:type="spellEnd"/>
      <w:r w:rsidRPr="00B95235">
        <w:rPr>
          <w:sz w:val="22"/>
          <w:szCs w:val="22"/>
        </w:rPr>
        <w:t xml:space="preserve"> of a 110v plug (6)</w:t>
      </w:r>
    </w:p>
    <w:p w14:paraId="2A712420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7. </w:t>
      </w:r>
      <w:r w:rsidRPr="00B95235">
        <w:rPr>
          <w:sz w:val="22"/>
          <w:szCs w:val="22"/>
        </w:rPr>
        <w:t>Most electronic measuring equipment should be __________ every 12 months (10)</w:t>
      </w:r>
    </w:p>
    <w:p w14:paraId="5183ABFA" w14:textId="77777777" w:rsidR="00917821" w:rsidRDefault="00917821" w:rsidP="001B4839">
      <w:pPr>
        <w:pStyle w:val="CluesTiny"/>
        <w:rPr>
          <w:b/>
          <w:sz w:val="22"/>
          <w:szCs w:val="22"/>
        </w:rPr>
      </w:pPr>
      <w:r w:rsidRPr="00B95235">
        <w:rPr>
          <w:b/>
          <w:sz w:val="22"/>
          <w:szCs w:val="22"/>
        </w:rPr>
        <w:t xml:space="preserve">8. </w:t>
      </w:r>
      <w:r w:rsidRPr="00B95235">
        <w:rPr>
          <w:sz w:val="22"/>
          <w:szCs w:val="22"/>
        </w:rPr>
        <w:t>What can regular maintenance also be known as? (9)</w:t>
      </w:r>
    </w:p>
    <w:p w14:paraId="4369732E" w14:textId="77777777" w:rsidR="00917821" w:rsidRDefault="00917821" w:rsidP="001B4839">
      <w:pPr>
        <w:pStyle w:val="CluesTiny"/>
        <w:rPr>
          <w:b/>
          <w:sz w:val="22"/>
          <w:szCs w:val="22"/>
        </w:rPr>
      </w:pPr>
    </w:p>
    <w:p w14:paraId="3F7491FD" w14:textId="77777777" w:rsidR="00917821" w:rsidRPr="00B95235" w:rsidRDefault="00917821" w:rsidP="001B4839">
      <w:pPr>
        <w:pStyle w:val="CluesTiny"/>
        <w:rPr>
          <w:sz w:val="22"/>
          <w:szCs w:val="22"/>
        </w:rPr>
      </w:pPr>
      <w:r w:rsidRPr="00B95235">
        <w:rPr>
          <w:b/>
          <w:sz w:val="22"/>
          <w:szCs w:val="22"/>
        </w:rPr>
        <w:t>Down</w:t>
      </w:r>
    </w:p>
    <w:p w14:paraId="76116E6C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1. </w:t>
      </w:r>
      <w:r w:rsidRPr="00B95235">
        <w:rPr>
          <w:sz w:val="22"/>
          <w:szCs w:val="22"/>
        </w:rPr>
        <w:t>What can be powered by battery,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 or 230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supply? (5,</w:t>
      </w:r>
      <w:r>
        <w:rPr>
          <w:sz w:val="22"/>
          <w:szCs w:val="22"/>
        </w:rPr>
        <w:t xml:space="preserve"> </w:t>
      </w:r>
      <w:r w:rsidRPr="00B95235">
        <w:rPr>
          <w:sz w:val="22"/>
          <w:szCs w:val="22"/>
        </w:rPr>
        <w:t>5)</w:t>
      </w:r>
    </w:p>
    <w:p w14:paraId="15C62B6F" w14:textId="77777777" w:rsidR="00917821" w:rsidRPr="00B95235" w:rsidRDefault="00917821" w:rsidP="001B4839">
      <w:pPr>
        <w:pStyle w:val="CluesTiny"/>
        <w:keepLines/>
        <w:rPr>
          <w:sz w:val="22"/>
          <w:szCs w:val="22"/>
        </w:rPr>
      </w:pPr>
      <w:r w:rsidRPr="00B95235">
        <w:rPr>
          <w:b/>
          <w:sz w:val="22"/>
          <w:szCs w:val="22"/>
        </w:rPr>
        <w:t xml:space="preserve">2. </w:t>
      </w:r>
      <w:r w:rsidRPr="00B95235">
        <w:rPr>
          <w:sz w:val="22"/>
          <w:szCs w:val="22"/>
        </w:rPr>
        <w:t>Only 110</w:t>
      </w:r>
      <w:r>
        <w:rPr>
          <w:sz w:val="22"/>
          <w:szCs w:val="22"/>
        </w:rPr>
        <w:t>V</w:t>
      </w:r>
      <w:r w:rsidRPr="00B95235">
        <w:rPr>
          <w:sz w:val="22"/>
          <w:szCs w:val="22"/>
        </w:rPr>
        <w:t xml:space="preserve"> ac can be used to power tools on a ____________ site (12)</w:t>
      </w:r>
    </w:p>
    <w:p w14:paraId="6E7D0116" w14:textId="77777777" w:rsidR="00917821" w:rsidRDefault="00917821" w:rsidP="001B4839">
      <w:pPr>
        <w:spacing w:before="0"/>
        <w:rPr>
          <w:szCs w:val="22"/>
        </w:rPr>
      </w:pPr>
      <w:r w:rsidRPr="00B95235">
        <w:rPr>
          <w:b/>
          <w:bCs/>
          <w:szCs w:val="22"/>
        </w:rPr>
        <w:t xml:space="preserve">4. </w:t>
      </w:r>
      <w:r w:rsidRPr="00B95235">
        <w:rPr>
          <w:szCs w:val="22"/>
        </w:rPr>
        <w:t>This can be created if we do not have tools that cut correctly (5)</w:t>
      </w:r>
    </w:p>
    <w:p w14:paraId="4C9F98EF" w14:textId="77777777" w:rsidR="00917821" w:rsidRDefault="00917821" w:rsidP="001B4839"/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559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917821" w14:paraId="0D7A4937" w14:textId="77777777" w:rsidTr="007C2D53">
        <w:trPr>
          <w:trHeight w:val="400"/>
          <w:jc w:val="center"/>
        </w:trPr>
        <w:tc>
          <w:tcPr>
            <w:tcW w:w="100" w:type="dxa"/>
          </w:tcPr>
          <w:p w14:paraId="21BAF10D" w14:textId="77777777" w:rsidR="00917821" w:rsidRDefault="00917821" w:rsidP="007C2D53"/>
        </w:tc>
        <w:tc>
          <w:tcPr>
            <w:tcW w:w="100" w:type="dxa"/>
          </w:tcPr>
          <w:p w14:paraId="1BBE4C9A" w14:textId="77777777" w:rsidR="00917821" w:rsidRDefault="00917821" w:rsidP="007C2D53"/>
        </w:tc>
        <w:tc>
          <w:tcPr>
            <w:tcW w:w="100" w:type="dxa"/>
          </w:tcPr>
          <w:p w14:paraId="6E8D715B" w14:textId="77777777" w:rsidR="00917821" w:rsidRDefault="00917821" w:rsidP="007C2D53"/>
        </w:tc>
        <w:tc>
          <w:tcPr>
            <w:tcW w:w="100" w:type="dxa"/>
          </w:tcPr>
          <w:p w14:paraId="43429FDA" w14:textId="77777777" w:rsidR="00917821" w:rsidRDefault="00917821" w:rsidP="007C2D53"/>
        </w:tc>
        <w:tc>
          <w:tcPr>
            <w:tcW w:w="100" w:type="dxa"/>
          </w:tcPr>
          <w:p w14:paraId="6DFB4855" w14:textId="77777777" w:rsidR="00917821" w:rsidRDefault="00917821" w:rsidP="007C2D53"/>
        </w:tc>
        <w:tc>
          <w:tcPr>
            <w:tcW w:w="100" w:type="dxa"/>
          </w:tcPr>
          <w:p w14:paraId="5C12D26C" w14:textId="77777777" w:rsidR="00917821" w:rsidRDefault="00917821" w:rsidP="007C2D53"/>
        </w:tc>
        <w:tc>
          <w:tcPr>
            <w:tcW w:w="100" w:type="dxa"/>
          </w:tcPr>
          <w:p w14:paraId="591F68A7" w14:textId="77777777" w:rsidR="00917821" w:rsidRDefault="00917821" w:rsidP="007C2D53"/>
        </w:tc>
        <w:tc>
          <w:tcPr>
            <w:tcW w:w="100" w:type="dxa"/>
          </w:tcPr>
          <w:p w14:paraId="24FEAC55" w14:textId="77777777" w:rsidR="00917821" w:rsidRDefault="00917821" w:rsidP="007C2D53"/>
        </w:tc>
        <w:tc>
          <w:tcPr>
            <w:tcW w:w="100" w:type="dxa"/>
          </w:tcPr>
          <w:p w14:paraId="5925EE4D" w14:textId="77777777" w:rsidR="00917821" w:rsidRDefault="00917821" w:rsidP="007C2D53"/>
        </w:tc>
        <w:tc>
          <w:tcPr>
            <w:tcW w:w="100" w:type="dxa"/>
          </w:tcPr>
          <w:p w14:paraId="1F33ED5F" w14:textId="77777777" w:rsidR="00917821" w:rsidRDefault="00917821" w:rsidP="007C2D53"/>
        </w:tc>
        <w:tc>
          <w:tcPr>
            <w:tcW w:w="100" w:type="dxa"/>
          </w:tcPr>
          <w:p w14:paraId="2626107B" w14:textId="77777777" w:rsidR="00917821" w:rsidRDefault="00917821" w:rsidP="007C2D53"/>
        </w:tc>
        <w:tc>
          <w:tcPr>
            <w:tcW w:w="100" w:type="dxa"/>
          </w:tcPr>
          <w:p w14:paraId="1D5316A7" w14:textId="77777777" w:rsidR="00917821" w:rsidRDefault="00917821" w:rsidP="007C2D53"/>
        </w:tc>
        <w:tc>
          <w:tcPr>
            <w:tcW w:w="100" w:type="dxa"/>
          </w:tcPr>
          <w:p w14:paraId="1798C196" w14:textId="77777777" w:rsidR="00917821" w:rsidRDefault="00917821" w:rsidP="007C2D53"/>
        </w:tc>
        <w:tc>
          <w:tcPr>
            <w:tcW w:w="100" w:type="dxa"/>
          </w:tcPr>
          <w:p w14:paraId="5A4764D1" w14:textId="77777777" w:rsidR="00917821" w:rsidRDefault="00917821" w:rsidP="007C2D53"/>
        </w:tc>
        <w:tc>
          <w:tcPr>
            <w:tcW w:w="100" w:type="dxa"/>
          </w:tcPr>
          <w:p w14:paraId="7FF39125" w14:textId="77777777" w:rsidR="00917821" w:rsidRDefault="00917821" w:rsidP="007C2D53"/>
        </w:tc>
        <w:tc>
          <w:tcPr>
            <w:tcW w:w="100" w:type="dxa"/>
          </w:tcPr>
          <w:p w14:paraId="3E1435DF" w14:textId="77777777" w:rsidR="00917821" w:rsidRDefault="00917821" w:rsidP="007C2D53"/>
        </w:tc>
        <w:tc>
          <w:tcPr>
            <w:tcW w:w="100" w:type="dxa"/>
          </w:tcPr>
          <w:p w14:paraId="2863888D" w14:textId="77777777" w:rsidR="00917821" w:rsidRDefault="00917821" w:rsidP="007C2D53"/>
        </w:tc>
      </w:tr>
      <w:tr w:rsidR="00917821" w14:paraId="2362D989" w14:textId="77777777" w:rsidTr="007C2D53">
        <w:trPr>
          <w:trHeight w:val="400"/>
          <w:jc w:val="center"/>
        </w:trPr>
        <w:tc>
          <w:tcPr>
            <w:tcW w:w="100" w:type="dxa"/>
          </w:tcPr>
          <w:p w14:paraId="27577B1B" w14:textId="77777777" w:rsidR="00917821" w:rsidRDefault="00917821" w:rsidP="007C2D53"/>
        </w:tc>
        <w:tc>
          <w:tcPr>
            <w:tcW w:w="100" w:type="dxa"/>
          </w:tcPr>
          <w:p w14:paraId="621A7028" w14:textId="77777777" w:rsidR="00917821" w:rsidRDefault="00917821" w:rsidP="007C2D53"/>
        </w:tc>
        <w:tc>
          <w:tcPr>
            <w:tcW w:w="100" w:type="dxa"/>
          </w:tcPr>
          <w:p w14:paraId="2B4D94F6" w14:textId="77777777" w:rsidR="00917821" w:rsidRDefault="00917821" w:rsidP="007C2D53"/>
        </w:tc>
        <w:tc>
          <w:tcPr>
            <w:tcW w:w="100" w:type="dxa"/>
          </w:tcPr>
          <w:p w14:paraId="5A586075" w14:textId="77777777" w:rsidR="00917821" w:rsidRDefault="00917821" w:rsidP="007C2D53"/>
        </w:tc>
        <w:tc>
          <w:tcPr>
            <w:tcW w:w="100" w:type="dxa"/>
          </w:tcPr>
          <w:p w14:paraId="0B794019" w14:textId="77777777" w:rsidR="00917821" w:rsidRDefault="00917821" w:rsidP="007C2D53"/>
        </w:tc>
        <w:tc>
          <w:tcPr>
            <w:tcW w:w="100" w:type="dxa"/>
          </w:tcPr>
          <w:p w14:paraId="459CBF85" w14:textId="77777777" w:rsidR="00917821" w:rsidRDefault="00917821" w:rsidP="007C2D53"/>
        </w:tc>
        <w:tc>
          <w:tcPr>
            <w:tcW w:w="100" w:type="dxa"/>
          </w:tcPr>
          <w:p w14:paraId="296C3340" w14:textId="77777777" w:rsidR="00917821" w:rsidRDefault="00917821" w:rsidP="007C2D53"/>
        </w:tc>
        <w:tc>
          <w:tcPr>
            <w:tcW w:w="100" w:type="dxa"/>
          </w:tcPr>
          <w:p w14:paraId="36F6E13D" w14:textId="77777777" w:rsidR="00917821" w:rsidRDefault="00917821" w:rsidP="007C2D53"/>
        </w:tc>
        <w:tc>
          <w:tcPr>
            <w:tcW w:w="100" w:type="dxa"/>
          </w:tcPr>
          <w:p w14:paraId="382BA379" w14:textId="77777777" w:rsidR="00917821" w:rsidRDefault="00917821" w:rsidP="007C2D53"/>
        </w:tc>
        <w:tc>
          <w:tcPr>
            <w:tcW w:w="100" w:type="dxa"/>
          </w:tcPr>
          <w:p w14:paraId="7D2B2947" w14:textId="77777777" w:rsidR="00917821" w:rsidRDefault="00917821" w:rsidP="007C2D53"/>
        </w:tc>
        <w:tc>
          <w:tcPr>
            <w:tcW w:w="100" w:type="dxa"/>
          </w:tcPr>
          <w:p w14:paraId="7BDB7E34" w14:textId="77777777" w:rsidR="00917821" w:rsidRDefault="00917821" w:rsidP="007C2D53"/>
        </w:tc>
        <w:tc>
          <w:tcPr>
            <w:tcW w:w="100" w:type="dxa"/>
          </w:tcPr>
          <w:p w14:paraId="2E858302" w14:textId="77777777" w:rsidR="00917821" w:rsidRDefault="00917821" w:rsidP="007C2D53"/>
        </w:tc>
        <w:tc>
          <w:tcPr>
            <w:tcW w:w="100" w:type="dxa"/>
          </w:tcPr>
          <w:p w14:paraId="52FFAFC7" w14:textId="77777777" w:rsidR="00917821" w:rsidRDefault="00917821" w:rsidP="007C2D53"/>
        </w:tc>
        <w:tc>
          <w:tcPr>
            <w:tcW w:w="100" w:type="dxa"/>
          </w:tcPr>
          <w:p w14:paraId="36074D25" w14:textId="77777777" w:rsidR="00917821" w:rsidRDefault="00917821" w:rsidP="007C2D53"/>
        </w:tc>
        <w:tc>
          <w:tcPr>
            <w:tcW w:w="100" w:type="dxa"/>
          </w:tcPr>
          <w:p w14:paraId="512754D7" w14:textId="77777777" w:rsidR="00917821" w:rsidRDefault="00917821" w:rsidP="007C2D53"/>
        </w:tc>
        <w:tc>
          <w:tcPr>
            <w:tcW w:w="100" w:type="dxa"/>
          </w:tcPr>
          <w:p w14:paraId="6CEE921F" w14:textId="77777777" w:rsidR="00917821" w:rsidRDefault="00917821" w:rsidP="007C2D53"/>
        </w:tc>
        <w:tc>
          <w:tcPr>
            <w:tcW w:w="100" w:type="dxa"/>
          </w:tcPr>
          <w:p w14:paraId="17689D2F" w14:textId="77777777" w:rsidR="00917821" w:rsidRDefault="00917821" w:rsidP="007C2D53"/>
        </w:tc>
      </w:tr>
      <w:tr w:rsidR="00917821" w14:paraId="65A63E8B" w14:textId="77777777" w:rsidTr="007C2D53">
        <w:trPr>
          <w:trHeight w:val="400"/>
          <w:jc w:val="center"/>
        </w:trPr>
        <w:tc>
          <w:tcPr>
            <w:tcW w:w="100" w:type="dxa"/>
          </w:tcPr>
          <w:p w14:paraId="22401EDC" w14:textId="77777777" w:rsidR="00917821" w:rsidRDefault="00917821" w:rsidP="007C2D53"/>
        </w:tc>
        <w:tc>
          <w:tcPr>
            <w:tcW w:w="100" w:type="dxa"/>
          </w:tcPr>
          <w:p w14:paraId="10EC9958" w14:textId="77777777" w:rsidR="00917821" w:rsidRDefault="00917821" w:rsidP="007C2D53"/>
        </w:tc>
        <w:tc>
          <w:tcPr>
            <w:tcW w:w="100" w:type="dxa"/>
          </w:tcPr>
          <w:p w14:paraId="5FC37A04" w14:textId="77777777" w:rsidR="00917821" w:rsidRDefault="00917821" w:rsidP="007C2D53"/>
        </w:tc>
        <w:tc>
          <w:tcPr>
            <w:tcW w:w="100" w:type="dxa"/>
          </w:tcPr>
          <w:p w14:paraId="692CDC5E" w14:textId="77777777" w:rsidR="00917821" w:rsidRDefault="00917821" w:rsidP="007C2D53"/>
        </w:tc>
        <w:tc>
          <w:tcPr>
            <w:tcW w:w="100" w:type="dxa"/>
          </w:tcPr>
          <w:p w14:paraId="790EF815" w14:textId="77777777" w:rsidR="00917821" w:rsidRDefault="00917821" w:rsidP="007C2D53"/>
        </w:tc>
        <w:tc>
          <w:tcPr>
            <w:tcW w:w="100" w:type="dxa"/>
          </w:tcPr>
          <w:p w14:paraId="4E503A16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76D12C97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1A88B73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9FA9883" w14:textId="77777777" w:rsidR="00917821" w:rsidRDefault="00917821" w:rsidP="007C2D53">
            <w:pPr>
              <w:pStyle w:val="CrossgridSmall"/>
            </w:pPr>
            <w:r>
              <w:t>1</w:t>
            </w:r>
          </w:p>
        </w:tc>
        <w:tc>
          <w:tcPr>
            <w:tcW w:w="100" w:type="dxa"/>
            <w:tcBorders>
              <w:bottom w:val="single" w:sz="2" w:space="0" w:color="auto"/>
            </w:tcBorders>
          </w:tcPr>
          <w:p w14:paraId="2DB9BC59" w14:textId="77777777" w:rsidR="00917821" w:rsidRDefault="00917821" w:rsidP="007C2D53"/>
        </w:tc>
        <w:tc>
          <w:tcPr>
            <w:tcW w:w="100" w:type="dxa"/>
          </w:tcPr>
          <w:p w14:paraId="497B653E" w14:textId="77777777" w:rsidR="00917821" w:rsidRDefault="00917821" w:rsidP="007C2D53"/>
        </w:tc>
        <w:tc>
          <w:tcPr>
            <w:tcW w:w="100" w:type="dxa"/>
          </w:tcPr>
          <w:p w14:paraId="1DE7DD3B" w14:textId="77777777" w:rsidR="00917821" w:rsidRDefault="00917821" w:rsidP="007C2D53"/>
        </w:tc>
        <w:tc>
          <w:tcPr>
            <w:tcW w:w="100" w:type="dxa"/>
          </w:tcPr>
          <w:p w14:paraId="631EF4E0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5A52A6A" w14:textId="77777777" w:rsidR="00917821" w:rsidRDefault="00917821" w:rsidP="007C2D53">
            <w:pPr>
              <w:pStyle w:val="CrossgridSmall"/>
            </w:pPr>
            <w:r>
              <w:t>2</w:t>
            </w:r>
          </w:p>
        </w:tc>
        <w:tc>
          <w:tcPr>
            <w:tcW w:w="100" w:type="dxa"/>
          </w:tcPr>
          <w:p w14:paraId="1C58F3B6" w14:textId="77777777" w:rsidR="00917821" w:rsidRDefault="00917821" w:rsidP="007C2D53"/>
        </w:tc>
        <w:tc>
          <w:tcPr>
            <w:tcW w:w="100" w:type="dxa"/>
          </w:tcPr>
          <w:p w14:paraId="1B8A405F" w14:textId="77777777" w:rsidR="00917821" w:rsidRDefault="00917821" w:rsidP="007C2D53"/>
        </w:tc>
        <w:tc>
          <w:tcPr>
            <w:tcW w:w="100" w:type="dxa"/>
          </w:tcPr>
          <w:p w14:paraId="21D43948" w14:textId="77777777" w:rsidR="00917821" w:rsidRDefault="00917821" w:rsidP="007C2D53"/>
        </w:tc>
      </w:tr>
      <w:tr w:rsidR="00917821" w14:paraId="3C25A3E8" w14:textId="77777777" w:rsidTr="007C2D53">
        <w:trPr>
          <w:trHeight w:val="400"/>
          <w:jc w:val="center"/>
        </w:trPr>
        <w:tc>
          <w:tcPr>
            <w:tcW w:w="100" w:type="dxa"/>
          </w:tcPr>
          <w:p w14:paraId="35BA4DF6" w14:textId="77777777" w:rsidR="00917821" w:rsidRDefault="00917821" w:rsidP="007C2D53"/>
        </w:tc>
        <w:tc>
          <w:tcPr>
            <w:tcW w:w="100" w:type="dxa"/>
          </w:tcPr>
          <w:p w14:paraId="474DACAF" w14:textId="77777777" w:rsidR="00917821" w:rsidRDefault="00917821" w:rsidP="007C2D53"/>
        </w:tc>
        <w:tc>
          <w:tcPr>
            <w:tcW w:w="100" w:type="dxa"/>
          </w:tcPr>
          <w:p w14:paraId="09E69902" w14:textId="77777777" w:rsidR="00917821" w:rsidRDefault="00917821" w:rsidP="007C2D53"/>
        </w:tc>
        <w:tc>
          <w:tcPr>
            <w:tcW w:w="100" w:type="dxa"/>
          </w:tcPr>
          <w:p w14:paraId="6E8896A0" w14:textId="77777777" w:rsidR="00917821" w:rsidRDefault="00917821" w:rsidP="007C2D53"/>
        </w:tc>
        <w:tc>
          <w:tcPr>
            <w:tcW w:w="100" w:type="dxa"/>
          </w:tcPr>
          <w:p w14:paraId="09075B1C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7A3EF2B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F19956" w14:textId="77777777" w:rsidR="00917821" w:rsidRDefault="00917821" w:rsidP="007C2D53">
            <w:pPr>
              <w:pStyle w:val="CrossgridSmall"/>
            </w:pPr>
            <w:r>
              <w:t>3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E94700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F9B8D91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D92F4A1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59BF8F31" w14:textId="77777777" w:rsidR="00917821" w:rsidRDefault="00917821" w:rsidP="007C2D53"/>
        </w:tc>
        <w:tc>
          <w:tcPr>
            <w:tcW w:w="100" w:type="dxa"/>
          </w:tcPr>
          <w:p w14:paraId="24E52850" w14:textId="77777777" w:rsidR="00917821" w:rsidRDefault="00917821" w:rsidP="007C2D53"/>
        </w:tc>
        <w:tc>
          <w:tcPr>
            <w:tcW w:w="100" w:type="dxa"/>
          </w:tcPr>
          <w:p w14:paraId="064852EB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FA1AA49" w14:textId="77777777" w:rsidR="00917821" w:rsidRDefault="00917821" w:rsidP="007C2D53"/>
        </w:tc>
        <w:tc>
          <w:tcPr>
            <w:tcW w:w="100" w:type="dxa"/>
          </w:tcPr>
          <w:p w14:paraId="180E6CBE" w14:textId="77777777" w:rsidR="00917821" w:rsidRDefault="00917821" w:rsidP="007C2D53"/>
        </w:tc>
        <w:tc>
          <w:tcPr>
            <w:tcW w:w="100" w:type="dxa"/>
          </w:tcPr>
          <w:p w14:paraId="7C6E6DAA" w14:textId="77777777" w:rsidR="00917821" w:rsidRDefault="00917821" w:rsidP="007C2D53"/>
        </w:tc>
        <w:tc>
          <w:tcPr>
            <w:tcW w:w="100" w:type="dxa"/>
          </w:tcPr>
          <w:p w14:paraId="33721F40" w14:textId="77777777" w:rsidR="00917821" w:rsidRDefault="00917821" w:rsidP="007C2D53"/>
        </w:tc>
      </w:tr>
      <w:tr w:rsidR="00917821" w14:paraId="43B9334F" w14:textId="77777777" w:rsidTr="007C2D53">
        <w:trPr>
          <w:trHeight w:val="400"/>
          <w:jc w:val="center"/>
        </w:trPr>
        <w:tc>
          <w:tcPr>
            <w:tcW w:w="100" w:type="dxa"/>
          </w:tcPr>
          <w:p w14:paraId="0B0DC3F7" w14:textId="77777777" w:rsidR="00917821" w:rsidRDefault="00917821" w:rsidP="007C2D53"/>
        </w:tc>
        <w:tc>
          <w:tcPr>
            <w:tcW w:w="100" w:type="dxa"/>
          </w:tcPr>
          <w:p w14:paraId="2A23958D" w14:textId="77777777" w:rsidR="00917821" w:rsidRDefault="00917821" w:rsidP="007C2D53"/>
        </w:tc>
        <w:tc>
          <w:tcPr>
            <w:tcW w:w="100" w:type="dxa"/>
          </w:tcPr>
          <w:p w14:paraId="322D0C41" w14:textId="77777777" w:rsidR="00917821" w:rsidRDefault="00917821" w:rsidP="007C2D53"/>
        </w:tc>
        <w:tc>
          <w:tcPr>
            <w:tcW w:w="100" w:type="dxa"/>
          </w:tcPr>
          <w:p w14:paraId="053BDEC7" w14:textId="77777777" w:rsidR="00917821" w:rsidRDefault="00917821" w:rsidP="007C2D53"/>
        </w:tc>
        <w:tc>
          <w:tcPr>
            <w:tcW w:w="100" w:type="dxa"/>
          </w:tcPr>
          <w:p w14:paraId="64DE1E81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8452D21" w14:textId="77777777" w:rsidR="00917821" w:rsidRDefault="00917821" w:rsidP="007C2D53">
            <w:pPr>
              <w:pStyle w:val="CrossgridSmall"/>
            </w:pPr>
            <w:r>
              <w:t>4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50E124E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8518A8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B3D6538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D60E3F2" w14:textId="77777777" w:rsidR="00917821" w:rsidRDefault="00917821" w:rsidP="007C2D53"/>
        </w:tc>
        <w:tc>
          <w:tcPr>
            <w:tcW w:w="100" w:type="dxa"/>
          </w:tcPr>
          <w:p w14:paraId="29158326" w14:textId="77777777" w:rsidR="00917821" w:rsidRDefault="00917821" w:rsidP="007C2D53"/>
        </w:tc>
        <w:tc>
          <w:tcPr>
            <w:tcW w:w="100" w:type="dxa"/>
          </w:tcPr>
          <w:p w14:paraId="3955002D" w14:textId="77777777" w:rsidR="00917821" w:rsidRDefault="00917821" w:rsidP="007C2D53"/>
        </w:tc>
        <w:tc>
          <w:tcPr>
            <w:tcW w:w="100" w:type="dxa"/>
          </w:tcPr>
          <w:p w14:paraId="0CF4A11B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FD54BB9" w14:textId="77777777" w:rsidR="00917821" w:rsidRDefault="00917821" w:rsidP="007C2D53"/>
        </w:tc>
        <w:tc>
          <w:tcPr>
            <w:tcW w:w="100" w:type="dxa"/>
          </w:tcPr>
          <w:p w14:paraId="54C6B38D" w14:textId="77777777" w:rsidR="00917821" w:rsidRDefault="00917821" w:rsidP="007C2D53"/>
        </w:tc>
        <w:tc>
          <w:tcPr>
            <w:tcW w:w="100" w:type="dxa"/>
          </w:tcPr>
          <w:p w14:paraId="65E2FCAA" w14:textId="77777777" w:rsidR="00917821" w:rsidRDefault="00917821" w:rsidP="007C2D53"/>
        </w:tc>
        <w:tc>
          <w:tcPr>
            <w:tcW w:w="100" w:type="dxa"/>
          </w:tcPr>
          <w:p w14:paraId="5003FACC" w14:textId="77777777" w:rsidR="00917821" w:rsidRDefault="00917821" w:rsidP="007C2D53"/>
        </w:tc>
      </w:tr>
      <w:tr w:rsidR="00917821" w14:paraId="1DA5C2B4" w14:textId="77777777" w:rsidTr="007C2D53">
        <w:trPr>
          <w:trHeight w:val="400"/>
          <w:jc w:val="center"/>
        </w:trPr>
        <w:tc>
          <w:tcPr>
            <w:tcW w:w="100" w:type="dxa"/>
          </w:tcPr>
          <w:p w14:paraId="32F23751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1140DB32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0025CC8F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452530B0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3EC9A642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58FBFD6E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6363B6D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7992B5F6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0C5B97C1" w14:textId="77777777" w:rsidR="00917821" w:rsidRDefault="00917821" w:rsidP="007C2D53"/>
        </w:tc>
        <w:tc>
          <w:tcPr>
            <w:tcW w:w="100" w:type="dxa"/>
          </w:tcPr>
          <w:p w14:paraId="30D9847B" w14:textId="77777777" w:rsidR="00917821" w:rsidRDefault="00917821" w:rsidP="007C2D53"/>
        </w:tc>
        <w:tc>
          <w:tcPr>
            <w:tcW w:w="100" w:type="dxa"/>
          </w:tcPr>
          <w:p w14:paraId="23BC3375" w14:textId="77777777" w:rsidR="00917821" w:rsidRDefault="00917821" w:rsidP="007C2D53"/>
        </w:tc>
        <w:tc>
          <w:tcPr>
            <w:tcW w:w="100" w:type="dxa"/>
          </w:tcPr>
          <w:p w14:paraId="060EE201" w14:textId="77777777" w:rsidR="00917821" w:rsidRDefault="00917821" w:rsidP="007C2D53"/>
        </w:tc>
        <w:tc>
          <w:tcPr>
            <w:tcW w:w="100" w:type="dxa"/>
          </w:tcPr>
          <w:p w14:paraId="0400F352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338331AF" w14:textId="77777777" w:rsidR="00917821" w:rsidRDefault="00917821" w:rsidP="007C2D53"/>
        </w:tc>
        <w:tc>
          <w:tcPr>
            <w:tcW w:w="100" w:type="dxa"/>
          </w:tcPr>
          <w:p w14:paraId="4B15D673" w14:textId="77777777" w:rsidR="00917821" w:rsidRDefault="00917821" w:rsidP="007C2D53"/>
        </w:tc>
        <w:tc>
          <w:tcPr>
            <w:tcW w:w="100" w:type="dxa"/>
          </w:tcPr>
          <w:p w14:paraId="1FD0C562" w14:textId="77777777" w:rsidR="00917821" w:rsidRDefault="00917821" w:rsidP="007C2D53"/>
        </w:tc>
        <w:tc>
          <w:tcPr>
            <w:tcW w:w="100" w:type="dxa"/>
          </w:tcPr>
          <w:p w14:paraId="2730FEA5" w14:textId="77777777" w:rsidR="00917821" w:rsidRDefault="00917821" w:rsidP="007C2D53"/>
        </w:tc>
      </w:tr>
      <w:tr w:rsidR="00917821" w14:paraId="07D64758" w14:textId="77777777" w:rsidTr="007C2D53">
        <w:trPr>
          <w:trHeight w:val="400"/>
          <w:jc w:val="center"/>
        </w:trPr>
        <w:tc>
          <w:tcPr>
            <w:tcW w:w="100" w:type="dxa"/>
            <w:tcBorders>
              <w:right w:val="single" w:sz="2" w:space="0" w:color="auto"/>
            </w:tcBorders>
          </w:tcPr>
          <w:p w14:paraId="7B2B472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55CC95" w14:textId="77777777" w:rsidR="00917821" w:rsidRDefault="00917821" w:rsidP="007C2D53">
            <w:pPr>
              <w:pStyle w:val="CrossgridSmall"/>
            </w:pPr>
            <w:r>
              <w:t>5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963E21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DA553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D035DDE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534ED7B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A876DB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889AE45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4EF7944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620BE444" w14:textId="77777777" w:rsidR="00917821" w:rsidRDefault="00917821" w:rsidP="007C2D53"/>
        </w:tc>
        <w:tc>
          <w:tcPr>
            <w:tcW w:w="100" w:type="dxa"/>
          </w:tcPr>
          <w:p w14:paraId="7D40F83D" w14:textId="77777777" w:rsidR="00917821" w:rsidRDefault="00917821" w:rsidP="007C2D53"/>
        </w:tc>
        <w:tc>
          <w:tcPr>
            <w:tcW w:w="100" w:type="dxa"/>
          </w:tcPr>
          <w:p w14:paraId="40803FCF" w14:textId="77777777" w:rsidR="00917821" w:rsidRDefault="00917821" w:rsidP="007C2D53"/>
        </w:tc>
        <w:tc>
          <w:tcPr>
            <w:tcW w:w="100" w:type="dxa"/>
          </w:tcPr>
          <w:p w14:paraId="131CC796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522181BC" w14:textId="77777777" w:rsidR="00917821" w:rsidRDefault="00917821" w:rsidP="007C2D53"/>
        </w:tc>
        <w:tc>
          <w:tcPr>
            <w:tcW w:w="100" w:type="dxa"/>
          </w:tcPr>
          <w:p w14:paraId="6A7AE4A2" w14:textId="77777777" w:rsidR="00917821" w:rsidRDefault="00917821" w:rsidP="007C2D53"/>
        </w:tc>
        <w:tc>
          <w:tcPr>
            <w:tcW w:w="100" w:type="dxa"/>
          </w:tcPr>
          <w:p w14:paraId="07A204CE" w14:textId="77777777" w:rsidR="00917821" w:rsidRDefault="00917821" w:rsidP="007C2D53"/>
        </w:tc>
        <w:tc>
          <w:tcPr>
            <w:tcW w:w="100" w:type="dxa"/>
          </w:tcPr>
          <w:p w14:paraId="6D9F002A" w14:textId="77777777" w:rsidR="00917821" w:rsidRDefault="00917821" w:rsidP="007C2D53"/>
        </w:tc>
      </w:tr>
      <w:tr w:rsidR="00917821" w14:paraId="0795F297" w14:textId="77777777" w:rsidTr="007C2D53">
        <w:trPr>
          <w:trHeight w:val="400"/>
          <w:jc w:val="center"/>
        </w:trPr>
        <w:tc>
          <w:tcPr>
            <w:tcW w:w="100" w:type="dxa"/>
          </w:tcPr>
          <w:p w14:paraId="427BA6A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CB52A8A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D2DA9C0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0BD61EB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30661965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57E8FE46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206FA151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758C6AC0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26E84F26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393120F9" w14:textId="77777777" w:rsidR="00917821" w:rsidRDefault="00917821" w:rsidP="007C2D53"/>
        </w:tc>
        <w:tc>
          <w:tcPr>
            <w:tcW w:w="100" w:type="dxa"/>
          </w:tcPr>
          <w:p w14:paraId="2CCAC4D4" w14:textId="77777777" w:rsidR="00917821" w:rsidRDefault="00917821" w:rsidP="007C2D53"/>
        </w:tc>
        <w:tc>
          <w:tcPr>
            <w:tcW w:w="100" w:type="dxa"/>
          </w:tcPr>
          <w:p w14:paraId="79EDC0B8" w14:textId="77777777" w:rsidR="00917821" w:rsidRDefault="00917821" w:rsidP="007C2D53"/>
        </w:tc>
        <w:tc>
          <w:tcPr>
            <w:tcW w:w="100" w:type="dxa"/>
          </w:tcPr>
          <w:p w14:paraId="31074C87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00FB049" w14:textId="77777777" w:rsidR="00917821" w:rsidRDefault="00917821" w:rsidP="007C2D53"/>
        </w:tc>
        <w:tc>
          <w:tcPr>
            <w:tcW w:w="100" w:type="dxa"/>
          </w:tcPr>
          <w:p w14:paraId="74EAA0CE" w14:textId="77777777" w:rsidR="00917821" w:rsidRDefault="00917821" w:rsidP="007C2D53"/>
        </w:tc>
        <w:tc>
          <w:tcPr>
            <w:tcW w:w="100" w:type="dxa"/>
          </w:tcPr>
          <w:p w14:paraId="6827F931" w14:textId="77777777" w:rsidR="00917821" w:rsidRDefault="00917821" w:rsidP="007C2D53"/>
        </w:tc>
        <w:tc>
          <w:tcPr>
            <w:tcW w:w="100" w:type="dxa"/>
          </w:tcPr>
          <w:p w14:paraId="608FCC1A" w14:textId="77777777" w:rsidR="00917821" w:rsidRDefault="00917821" w:rsidP="007C2D53"/>
        </w:tc>
      </w:tr>
      <w:tr w:rsidR="00917821" w14:paraId="64E2035A" w14:textId="77777777" w:rsidTr="007C2D53">
        <w:trPr>
          <w:trHeight w:val="400"/>
          <w:jc w:val="center"/>
        </w:trPr>
        <w:tc>
          <w:tcPr>
            <w:tcW w:w="100" w:type="dxa"/>
          </w:tcPr>
          <w:p w14:paraId="1E8848F9" w14:textId="77777777" w:rsidR="00917821" w:rsidRDefault="00917821" w:rsidP="007C2D53"/>
        </w:tc>
        <w:tc>
          <w:tcPr>
            <w:tcW w:w="100" w:type="dxa"/>
          </w:tcPr>
          <w:p w14:paraId="6D64422F" w14:textId="77777777" w:rsidR="00917821" w:rsidRDefault="00917821" w:rsidP="007C2D53"/>
        </w:tc>
        <w:tc>
          <w:tcPr>
            <w:tcW w:w="100" w:type="dxa"/>
          </w:tcPr>
          <w:p w14:paraId="3A4BFB16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0FEC582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8FDBB5B" w14:textId="77777777" w:rsidR="00917821" w:rsidRDefault="00917821" w:rsidP="007C2D53">
            <w:pPr>
              <w:pStyle w:val="CrossgridSmall"/>
            </w:pPr>
            <w:r>
              <w:t>6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9099C4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0BE14C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72F27B3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712D3F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5AB80C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0B536DDE" w14:textId="77777777" w:rsidR="00917821" w:rsidRDefault="00917821" w:rsidP="007C2D53"/>
        </w:tc>
        <w:tc>
          <w:tcPr>
            <w:tcW w:w="100" w:type="dxa"/>
          </w:tcPr>
          <w:p w14:paraId="1AAA9865" w14:textId="77777777" w:rsidR="00917821" w:rsidRDefault="00917821" w:rsidP="007C2D53"/>
        </w:tc>
        <w:tc>
          <w:tcPr>
            <w:tcW w:w="100" w:type="dxa"/>
          </w:tcPr>
          <w:p w14:paraId="1DA51DC1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62733E64" w14:textId="77777777" w:rsidR="00917821" w:rsidRDefault="00917821" w:rsidP="007C2D53"/>
        </w:tc>
        <w:tc>
          <w:tcPr>
            <w:tcW w:w="100" w:type="dxa"/>
          </w:tcPr>
          <w:p w14:paraId="7A2D74E4" w14:textId="77777777" w:rsidR="00917821" w:rsidRDefault="00917821" w:rsidP="007C2D53"/>
        </w:tc>
        <w:tc>
          <w:tcPr>
            <w:tcW w:w="100" w:type="dxa"/>
          </w:tcPr>
          <w:p w14:paraId="3CEA449E" w14:textId="77777777" w:rsidR="00917821" w:rsidRDefault="00917821" w:rsidP="007C2D53"/>
        </w:tc>
        <w:tc>
          <w:tcPr>
            <w:tcW w:w="100" w:type="dxa"/>
          </w:tcPr>
          <w:p w14:paraId="0257298F" w14:textId="77777777" w:rsidR="00917821" w:rsidRDefault="00917821" w:rsidP="007C2D53"/>
        </w:tc>
      </w:tr>
      <w:tr w:rsidR="00917821" w14:paraId="237A1A0E" w14:textId="77777777" w:rsidTr="007C2D53">
        <w:trPr>
          <w:trHeight w:val="400"/>
          <w:jc w:val="center"/>
        </w:trPr>
        <w:tc>
          <w:tcPr>
            <w:tcW w:w="100" w:type="dxa"/>
          </w:tcPr>
          <w:p w14:paraId="4DA77A93" w14:textId="77777777" w:rsidR="00917821" w:rsidRDefault="00917821" w:rsidP="007C2D53"/>
        </w:tc>
        <w:tc>
          <w:tcPr>
            <w:tcW w:w="100" w:type="dxa"/>
          </w:tcPr>
          <w:p w14:paraId="2D1632F1" w14:textId="77777777" w:rsidR="00917821" w:rsidRDefault="00917821" w:rsidP="007C2D53"/>
        </w:tc>
        <w:tc>
          <w:tcPr>
            <w:tcW w:w="100" w:type="dxa"/>
          </w:tcPr>
          <w:p w14:paraId="47AD23B6" w14:textId="77777777" w:rsidR="00917821" w:rsidRDefault="00917821" w:rsidP="007C2D53"/>
        </w:tc>
        <w:tc>
          <w:tcPr>
            <w:tcW w:w="100" w:type="dxa"/>
          </w:tcPr>
          <w:p w14:paraId="583FE6FD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68D6B00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A4EB8D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5915E1C7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378368AF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4753CFCD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7557B739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411CF80C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0F64C565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7F56FC9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0DCE3F6D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3C63DE10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E4ADEC2" w14:textId="77777777" w:rsidR="00917821" w:rsidRDefault="00917821" w:rsidP="007C2D53"/>
        </w:tc>
        <w:tc>
          <w:tcPr>
            <w:tcW w:w="100" w:type="dxa"/>
          </w:tcPr>
          <w:p w14:paraId="7950953C" w14:textId="77777777" w:rsidR="00917821" w:rsidRDefault="00917821" w:rsidP="007C2D53"/>
        </w:tc>
      </w:tr>
      <w:tr w:rsidR="00917821" w14:paraId="290C2A91" w14:textId="77777777" w:rsidTr="007C2D53">
        <w:trPr>
          <w:trHeight w:val="400"/>
          <w:jc w:val="center"/>
        </w:trPr>
        <w:tc>
          <w:tcPr>
            <w:tcW w:w="100" w:type="dxa"/>
          </w:tcPr>
          <w:p w14:paraId="1E465D49" w14:textId="77777777" w:rsidR="00917821" w:rsidRDefault="00917821" w:rsidP="007C2D53"/>
        </w:tc>
        <w:tc>
          <w:tcPr>
            <w:tcW w:w="100" w:type="dxa"/>
          </w:tcPr>
          <w:p w14:paraId="0C7576F7" w14:textId="77777777" w:rsidR="00917821" w:rsidRDefault="00917821" w:rsidP="007C2D53"/>
        </w:tc>
        <w:tc>
          <w:tcPr>
            <w:tcW w:w="100" w:type="dxa"/>
          </w:tcPr>
          <w:p w14:paraId="1161931D" w14:textId="77777777" w:rsidR="00917821" w:rsidRDefault="00917821" w:rsidP="007C2D53"/>
        </w:tc>
        <w:tc>
          <w:tcPr>
            <w:tcW w:w="100" w:type="dxa"/>
          </w:tcPr>
          <w:p w14:paraId="6755678B" w14:textId="77777777" w:rsidR="00917821" w:rsidRDefault="00917821" w:rsidP="007C2D53"/>
        </w:tc>
        <w:tc>
          <w:tcPr>
            <w:tcW w:w="100" w:type="dxa"/>
          </w:tcPr>
          <w:p w14:paraId="52723F8C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03FCC7F6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38FE3A3" w14:textId="77777777" w:rsidR="00917821" w:rsidRDefault="00917821" w:rsidP="007C2D53">
            <w:pPr>
              <w:pStyle w:val="CrossgridSmall"/>
            </w:pPr>
            <w:r>
              <w:t>7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21CB1B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1D9A61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5C5DBE8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292306B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584A3E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F251067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BF31E20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8D7A23F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377FE97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4D6EA712" w14:textId="77777777" w:rsidR="00917821" w:rsidRDefault="00917821" w:rsidP="007C2D53"/>
        </w:tc>
      </w:tr>
      <w:tr w:rsidR="00917821" w14:paraId="647E3C55" w14:textId="77777777" w:rsidTr="007C2D53">
        <w:trPr>
          <w:trHeight w:val="400"/>
          <w:jc w:val="center"/>
        </w:trPr>
        <w:tc>
          <w:tcPr>
            <w:tcW w:w="100" w:type="dxa"/>
          </w:tcPr>
          <w:p w14:paraId="52C9CC06" w14:textId="77777777" w:rsidR="00917821" w:rsidRDefault="00917821" w:rsidP="007C2D53"/>
        </w:tc>
        <w:tc>
          <w:tcPr>
            <w:tcW w:w="100" w:type="dxa"/>
          </w:tcPr>
          <w:p w14:paraId="22A4E9BC" w14:textId="77777777" w:rsidR="00917821" w:rsidRDefault="00917821" w:rsidP="007C2D53"/>
        </w:tc>
        <w:tc>
          <w:tcPr>
            <w:tcW w:w="100" w:type="dxa"/>
          </w:tcPr>
          <w:p w14:paraId="2BA785D3" w14:textId="77777777" w:rsidR="00917821" w:rsidRDefault="00917821" w:rsidP="007C2D53"/>
        </w:tc>
        <w:tc>
          <w:tcPr>
            <w:tcW w:w="100" w:type="dxa"/>
          </w:tcPr>
          <w:p w14:paraId="54C5AFCA" w14:textId="77777777" w:rsidR="00917821" w:rsidRDefault="00917821" w:rsidP="007C2D53"/>
        </w:tc>
        <w:tc>
          <w:tcPr>
            <w:tcW w:w="100" w:type="dxa"/>
          </w:tcPr>
          <w:p w14:paraId="3EF5C4CE" w14:textId="77777777" w:rsidR="00917821" w:rsidRDefault="00917821" w:rsidP="007C2D53"/>
        </w:tc>
        <w:tc>
          <w:tcPr>
            <w:tcW w:w="100" w:type="dxa"/>
          </w:tcPr>
          <w:p w14:paraId="758BE64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30F2584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right w:val="single" w:sz="2" w:space="0" w:color="auto"/>
            </w:tcBorders>
          </w:tcPr>
          <w:p w14:paraId="471EF113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913419E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2" w:space="0" w:color="auto"/>
            </w:tcBorders>
          </w:tcPr>
          <w:p w14:paraId="42C90A76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35A33652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167BF61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1425D30B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0A1E0891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3D3B65AA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AB7ED12" w14:textId="77777777" w:rsidR="00917821" w:rsidRDefault="00917821" w:rsidP="007C2D53"/>
        </w:tc>
        <w:tc>
          <w:tcPr>
            <w:tcW w:w="100" w:type="dxa"/>
          </w:tcPr>
          <w:p w14:paraId="6D0E9BDC" w14:textId="77777777" w:rsidR="00917821" w:rsidRDefault="00917821" w:rsidP="007C2D53"/>
        </w:tc>
      </w:tr>
      <w:tr w:rsidR="00917821" w14:paraId="6F53C82A" w14:textId="77777777" w:rsidTr="007C2D53">
        <w:trPr>
          <w:trHeight w:val="400"/>
          <w:jc w:val="center"/>
        </w:trPr>
        <w:tc>
          <w:tcPr>
            <w:tcW w:w="100" w:type="dxa"/>
          </w:tcPr>
          <w:p w14:paraId="59DD7AFE" w14:textId="77777777" w:rsidR="00917821" w:rsidRDefault="00917821" w:rsidP="007C2D53"/>
        </w:tc>
        <w:tc>
          <w:tcPr>
            <w:tcW w:w="100" w:type="dxa"/>
          </w:tcPr>
          <w:p w14:paraId="20C4549E" w14:textId="77777777" w:rsidR="00917821" w:rsidRDefault="00917821" w:rsidP="007C2D53"/>
        </w:tc>
        <w:tc>
          <w:tcPr>
            <w:tcW w:w="100" w:type="dxa"/>
          </w:tcPr>
          <w:p w14:paraId="26EEEBEB" w14:textId="77777777" w:rsidR="00917821" w:rsidRDefault="00917821" w:rsidP="007C2D53"/>
        </w:tc>
        <w:tc>
          <w:tcPr>
            <w:tcW w:w="100" w:type="dxa"/>
          </w:tcPr>
          <w:p w14:paraId="36DD6AE4" w14:textId="77777777" w:rsidR="00917821" w:rsidRDefault="00917821" w:rsidP="007C2D53"/>
        </w:tc>
        <w:tc>
          <w:tcPr>
            <w:tcW w:w="100" w:type="dxa"/>
          </w:tcPr>
          <w:p w14:paraId="675A8278" w14:textId="77777777" w:rsidR="00917821" w:rsidRDefault="00917821" w:rsidP="007C2D53"/>
        </w:tc>
        <w:tc>
          <w:tcPr>
            <w:tcW w:w="100" w:type="dxa"/>
          </w:tcPr>
          <w:p w14:paraId="164C270A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02825E43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5E66E995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  <w:bottom w:val="single" w:sz="2" w:space="0" w:color="auto"/>
            </w:tcBorders>
          </w:tcPr>
          <w:p w14:paraId="2D1BF0A5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3EBA98F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2D48E98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4F6F272C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763EA789" w14:textId="77777777" w:rsidR="00917821" w:rsidRDefault="00917821" w:rsidP="007C2D53"/>
        </w:tc>
        <w:tc>
          <w:tcPr>
            <w:tcW w:w="100" w:type="dxa"/>
            <w:tcBorders>
              <w:top w:val="single" w:sz="0" w:space="0" w:color="auto"/>
              <w:left w:val="single" w:sz="0" w:space="0" w:color="auto"/>
              <w:bottom w:val="single" w:sz="2" w:space="0" w:color="auto"/>
              <w:right w:val="single" w:sz="0" w:space="0" w:color="auto"/>
            </w:tcBorders>
          </w:tcPr>
          <w:p w14:paraId="5CAE29D4" w14:textId="77777777" w:rsidR="00917821" w:rsidRDefault="00917821" w:rsidP="007C2D53"/>
        </w:tc>
        <w:tc>
          <w:tcPr>
            <w:tcW w:w="100" w:type="dxa"/>
            <w:tcBorders>
              <w:bottom w:val="single" w:sz="2" w:space="0" w:color="auto"/>
            </w:tcBorders>
          </w:tcPr>
          <w:p w14:paraId="20879BFC" w14:textId="77777777" w:rsidR="00917821" w:rsidRDefault="00917821" w:rsidP="007C2D53"/>
        </w:tc>
        <w:tc>
          <w:tcPr>
            <w:tcW w:w="100" w:type="dxa"/>
          </w:tcPr>
          <w:p w14:paraId="0D77D097" w14:textId="77777777" w:rsidR="00917821" w:rsidRDefault="00917821" w:rsidP="007C2D53"/>
        </w:tc>
        <w:tc>
          <w:tcPr>
            <w:tcW w:w="100" w:type="dxa"/>
          </w:tcPr>
          <w:p w14:paraId="4889F39E" w14:textId="77777777" w:rsidR="00917821" w:rsidRDefault="00917821" w:rsidP="007C2D53"/>
        </w:tc>
      </w:tr>
      <w:tr w:rsidR="00917821" w14:paraId="5D9CE069" w14:textId="77777777" w:rsidTr="007C2D53">
        <w:trPr>
          <w:trHeight w:val="400"/>
          <w:jc w:val="center"/>
        </w:trPr>
        <w:tc>
          <w:tcPr>
            <w:tcW w:w="100" w:type="dxa"/>
          </w:tcPr>
          <w:p w14:paraId="7C32F64E" w14:textId="77777777" w:rsidR="00917821" w:rsidRDefault="00917821" w:rsidP="007C2D53"/>
        </w:tc>
        <w:tc>
          <w:tcPr>
            <w:tcW w:w="100" w:type="dxa"/>
          </w:tcPr>
          <w:p w14:paraId="4A2002B3" w14:textId="77777777" w:rsidR="00917821" w:rsidRDefault="00917821" w:rsidP="007C2D53"/>
        </w:tc>
        <w:tc>
          <w:tcPr>
            <w:tcW w:w="100" w:type="dxa"/>
          </w:tcPr>
          <w:p w14:paraId="49146A50" w14:textId="77777777" w:rsidR="00917821" w:rsidRDefault="00917821" w:rsidP="007C2D53"/>
        </w:tc>
        <w:tc>
          <w:tcPr>
            <w:tcW w:w="100" w:type="dxa"/>
          </w:tcPr>
          <w:p w14:paraId="2F3F5E5F" w14:textId="77777777" w:rsidR="00917821" w:rsidRDefault="00917821" w:rsidP="007C2D53"/>
        </w:tc>
        <w:tc>
          <w:tcPr>
            <w:tcW w:w="100" w:type="dxa"/>
          </w:tcPr>
          <w:p w14:paraId="2D143E27" w14:textId="77777777" w:rsidR="00917821" w:rsidRDefault="00917821" w:rsidP="007C2D53"/>
        </w:tc>
        <w:tc>
          <w:tcPr>
            <w:tcW w:w="100" w:type="dxa"/>
            <w:tcBorders>
              <w:right w:val="single" w:sz="2" w:space="0" w:color="auto"/>
            </w:tcBorders>
          </w:tcPr>
          <w:p w14:paraId="7CA11743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B064EEA" w14:textId="77777777" w:rsidR="00917821" w:rsidRDefault="00917821" w:rsidP="007C2D53">
            <w:pPr>
              <w:pStyle w:val="CrossgridSmall"/>
            </w:pPr>
            <w:r>
              <w:t>8</w:t>
            </w:r>
          </w:p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C0E3E4D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978DAE6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C729BF9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3D660F2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251F44F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D167714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1E3282F" w14:textId="77777777" w:rsidR="00917821" w:rsidRDefault="00917821" w:rsidP="007C2D53"/>
        </w:tc>
        <w:tc>
          <w:tcPr>
            <w:tcW w:w="1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2897ED2" w14:textId="77777777" w:rsidR="00917821" w:rsidRDefault="00917821" w:rsidP="007C2D53"/>
        </w:tc>
        <w:tc>
          <w:tcPr>
            <w:tcW w:w="100" w:type="dxa"/>
            <w:tcBorders>
              <w:left w:val="single" w:sz="2" w:space="0" w:color="auto"/>
            </w:tcBorders>
          </w:tcPr>
          <w:p w14:paraId="5FD31FEB" w14:textId="77777777" w:rsidR="00917821" w:rsidRDefault="00917821" w:rsidP="007C2D53"/>
        </w:tc>
        <w:tc>
          <w:tcPr>
            <w:tcW w:w="100" w:type="dxa"/>
          </w:tcPr>
          <w:p w14:paraId="417C6E36" w14:textId="77777777" w:rsidR="00917821" w:rsidRDefault="00917821" w:rsidP="007C2D53"/>
        </w:tc>
      </w:tr>
      <w:tr w:rsidR="00917821" w14:paraId="5F5E4267" w14:textId="77777777" w:rsidTr="007C2D53">
        <w:trPr>
          <w:trHeight w:val="400"/>
          <w:jc w:val="center"/>
        </w:trPr>
        <w:tc>
          <w:tcPr>
            <w:tcW w:w="100" w:type="dxa"/>
          </w:tcPr>
          <w:p w14:paraId="665A1155" w14:textId="77777777" w:rsidR="00917821" w:rsidRDefault="00917821" w:rsidP="007C2D53"/>
        </w:tc>
        <w:tc>
          <w:tcPr>
            <w:tcW w:w="100" w:type="dxa"/>
          </w:tcPr>
          <w:p w14:paraId="2857C704" w14:textId="77777777" w:rsidR="00917821" w:rsidRDefault="00917821" w:rsidP="007C2D53"/>
        </w:tc>
        <w:tc>
          <w:tcPr>
            <w:tcW w:w="100" w:type="dxa"/>
          </w:tcPr>
          <w:p w14:paraId="4A7AB5D3" w14:textId="77777777" w:rsidR="00917821" w:rsidRDefault="00917821" w:rsidP="007C2D53"/>
        </w:tc>
        <w:tc>
          <w:tcPr>
            <w:tcW w:w="100" w:type="dxa"/>
          </w:tcPr>
          <w:p w14:paraId="609E4388" w14:textId="77777777" w:rsidR="00917821" w:rsidRDefault="00917821" w:rsidP="007C2D53"/>
        </w:tc>
        <w:tc>
          <w:tcPr>
            <w:tcW w:w="100" w:type="dxa"/>
          </w:tcPr>
          <w:p w14:paraId="3291971E" w14:textId="77777777" w:rsidR="00917821" w:rsidRDefault="00917821" w:rsidP="007C2D53"/>
        </w:tc>
        <w:tc>
          <w:tcPr>
            <w:tcW w:w="100" w:type="dxa"/>
          </w:tcPr>
          <w:p w14:paraId="165F2428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AFAC63B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193AC02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793ABC1D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D4F9A3F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51DD4A83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31806573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5C0A8CC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6B18608A" w14:textId="77777777" w:rsidR="00917821" w:rsidRDefault="00917821" w:rsidP="007C2D53"/>
        </w:tc>
        <w:tc>
          <w:tcPr>
            <w:tcW w:w="100" w:type="dxa"/>
            <w:tcBorders>
              <w:top w:val="single" w:sz="4" w:space="0" w:color="auto"/>
            </w:tcBorders>
          </w:tcPr>
          <w:p w14:paraId="213C8472" w14:textId="77777777" w:rsidR="00917821" w:rsidRDefault="00917821" w:rsidP="007C2D53"/>
        </w:tc>
        <w:tc>
          <w:tcPr>
            <w:tcW w:w="100" w:type="dxa"/>
          </w:tcPr>
          <w:p w14:paraId="29B1DC10" w14:textId="77777777" w:rsidR="00917821" w:rsidRDefault="00917821" w:rsidP="007C2D53"/>
        </w:tc>
        <w:tc>
          <w:tcPr>
            <w:tcW w:w="100" w:type="dxa"/>
          </w:tcPr>
          <w:p w14:paraId="275412B4" w14:textId="77777777" w:rsidR="00917821" w:rsidRDefault="00917821" w:rsidP="007C2D53"/>
        </w:tc>
      </w:tr>
      <w:tr w:rsidR="00917821" w14:paraId="1F94D5A6" w14:textId="77777777" w:rsidTr="007C2D53">
        <w:trPr>
          <w:trHeight w:val="400"/>
          <w:jc w:val="center"/>
        </w:trPr>
        <w:tc>
          <w:tcPr>
            <w:tcW w:w="100" w:type="dxa"/>
          </w:tcPr>
          <w:p w14:paraId="3E266068" w14:textId="77777777" w:rsidR="00917821" w:rsidRDefault="00917821" w:rsidP="007C2D53"/>
        </w:tc>
        <w:tc>
          <w:tcPr>
            <w:tcW w:w="100" w:type="dxa"/>
          </w:tcPr>
          <w:p w14:paraId="614D3A57" w14:textId="77777777" w:rsidR="00917821" w:rsidRDefault="00917821" w:rsidP="007C2D53"/>
        </w:tc>
        <w:tc>
          <w:tcPr>
            <w:tcW w:w="100" w:type="dxa"/>
          </w:tcPr>
          <w:p w14:paraId="6AC3FD29" w14:textId="77777777" w:rsidR="00917821" w:rsidRDefault="00917821" w:rsidP="007C2D53"/>
        </w:tc>
        <w:tc>
          <w:tcPr>
            <w:tcW w:w="100" w:type="dxa"/>
          </w:tcPr>
          <w:p w14:paraId="7BD3FAC3" w14:textId="77777777" w:rsidR="00917821" w:rsidRDefault="00917821" w:rsidP="007C2D53"/>
        </w:tc>
        <w:tc>
          <w:tcPr>
            <w:tcW w:w="100" w:type="dxa"/>
          </w:tcPr>
          <w:p w14:paraId="0E480820" w14:textId="77777777" w:rsidR="00917821" w:rsidRDefault="00917821" w:rsidP="007C2D53"/>
        </w:tc>
        <w:tc>
          <w:tcPr>
            <w:tcW w:w="100" w:type="dxa"/>
          </w:tcPr>
          <w:p w14:paraId="7C6C5BB5" w14:textId="77777777" w:rsidR="00917821" w:rsidRDefault="00917821" w:rsidP="007C2D53"/>
        </w:tc>
        <w:tc>
          <w:tcPr>
            <w:tcW w:w="100" w:type="dxa"/>
          </w:tcPr>
          <w:p w14:paraId="640735C6" w14:textId="77777777" w:rsidR="00917821" w:rsidRDefault="00917821" w:rsidP="007C2D53"/>
        </w:tc>
        <w:tc>
          <w:tcPr>
            <w:tcW w:w="100" w:type="dxa"/>
          </w:tcPr>
          <w:p w14:paraId="03A6D310" w14:textId="77777777" w:rsidR="00917821" w:rsidRDefault="00917821" w:rsidP="007C2D53"/>
        </w:tc>
        <w:tc>
          <w:tcPr>
            <w:tcW w:w="100" w:type="dxa"/>
          </w:tcPr>
          <w:p w14:paraId="31FBB008" w14:textId="77777777" w:rsidR="00917821" w:rsidRDefault="00917821" w:rsidP="007C2D53"/>
        </w:tc>
        <w:tc>
          <w:tcPr>
            <w:tcW w:w="100" w:type="dxa"/>
          </w:tcPr>
          <w:p w14:paraId="1F9CE49F" w14:textId="77777777" w:rsidR="00917821" w:rsidRDefault="00917821" w:rsidP="007C2D53"/>
        </w:tc>
        <w:tc>
          <w:tcPr>
            <w:tcW w:w="100" w:type="dxa"/>
          </w:tcPr>
          <w:p w14:paraId="60FB66B3" w14:textId="77777777" w:rsidR="00917821" w:rsidRDefault="00917821" w:rsidP="007C2D53"/>
        </w:tc>
        <w:tc>
          <w:tcPr>
            <w:tcW w:w="100" w:type="dxa"/>
          </w:tcPr>
          <w:p w14:paraId="279FD10C" w14:textId="77777777" w:rsidR="00917821" w:rsidRDefault="00917821" w:rsidP="007C2D53"/>
        </w:tc>
        <w:tc>
          <w:tcPr>
            <w:tcW w:w="100" w:type="dxa"/>
          </w:tcPr>
          <w:p w14:paraId="3923820A" w14:textId="77777777" w:rsidR="00917821" w:rsidRDefault="00917821" w:rsidP="007C2D53"/>
        </w:tc>
        <w:tc>
          <w:tcPr>
            <w:tcW w:w="100" w:type="dxa"/>
          </w:tcPr>
          <w:p w14:paraId="22409AD1" w14:textId="77777777" w:rsidR="00917821" w:rsidRDefault="00917821" w:rsidP="007C2D53"/>
        </w:tc>
        <w:tc>
          <w:tcPr>
            <w:tcW w:w="100" w:type="dxa"/>
          </w:tcPr>
          <w:p w14:paraId="23800DF5" w14:textId="77777777" w:rsidR="00917821" w:rsidRDefault="00917821" w:rsidP="007C2D53"/>
        </w:tc>
        <w:tc>
          <w:tcPr>
            <w:tcW w:w="100" w:type="dxa"/>
          </w:tcPr>
          <w:p w14:paraId="02A4352B" w14:textId="77777777" w:rsidR="00917821" w:rsidRDefault="00917821" w:rsidP="007C2D53"/>
        </w:tc>
        <w:tc>
          <w:tcPr>
            <w:tcW w:w="100" w:type="dxa"/>
          </w:tcPr>
          <w:p w14:paraId="709858D5" w14:textId="77777777" w:rsidR="00917821" w:rsidRDefault="00917821" w:rsidP="007C2D53"/>
        </w:tc>
      </w:tr>
      <w:tr w:rsidR="00917821" w14:paraId="50C0A9D3" w14:textId="77777777" w:rsidTr="007C2D53">
        <w:trPr>
          <w:trHeight w:val="400"/>
          <w:jc w:val="center"/>
        </w:trPr>
        <w:tc>
          <w:tcPr>
            <w:tcW w:w="100" w:type="dxa"/>
          </w:tcPr>
          <w:p w14:paraId="2BD50BDC" w14:textId="77777777" w:rsidR="00917821" w:rsidRDefault="00917821" w:rsidP="007C2D53"/>
        </w:tc>
        <w:tc>
          <w:tcPr>
            <w:tcW w:w="100" w:type="dxa"/>
          </w:tcPr>
          <w:p w14:paraId="2734C67F" w14:textId="77777777" w:rsidR="00917821" w:rsidRDefault="00917821" w:rsidP="007C2D53"/>
        </w:tc>
        <w:tc>
          <w:tcPr>
            <w:tcW w:w="100" w:type="dxa"/>
          </w:tcPr>
          <w:p w14:paraId="2EAFCC3B" w14:textId="77777777" w:rsidR="00917821" w:rsidRDefault="00917821" w:rsidP="007C2D53"/>
        </w:tc>
        <w:tc>
          <w:tcPr>
            <w:tcW w:w="100" w:type="dxa"/>
          </w:tcPr>
          <w:p w14:paraId="293AC1F6" w14:textId="77777777" w:rsidR="00917821" w:rsidRDefault="00917821" w:rsidP="007C2D53"/>
        </w:tc>
        <w:tc>
          <w:tcPr>
            <w:tcW w:w="100" w:type="dxa"/>
          </w:tcPr>
          <w:p w14:paraId="4E2FBBA1" w14:textId="77777777" w:rsidR="00917821" w:rsidRDefault="00917821" w:rsidP="007C2D53"/>
        </w:tc>
        <w:tc>
          <w:tcPr>
            <w:tcW w:w="100" w:type="dxa"/>
          </w:tcPr>
          <w:p w14:paraId="183DF159" w14:textId="77777777" w:rsidR="00917821" w:rsidRDefault="00917821" w:rsidP="007C2D53"/>
        </w:tc>
        <w:tc>
          <w:tcPr>
            <w:tcW w:w="100" w:type="dxa"/>
          </w:tcPr>
          <w:p w14:paraId="1B609F5A" w14:textId="77777777" w:rsidR="00917821" w:rsidRDefault="00917821" w:rsidP="007C2D53"/>
        </w:tc>
        <w:tc>
          <w:tcPr>
            <w:tcW w:w="100" w:type="dxa"/>
          </w:tcPr>
          <w:p w14:paraId="64CE0620" w14:textId="77777777" w:rsidR="00917821" w:rsidRDefault="00917821" w:rsidP="007C2D53"/>
        </w:tc>
        <w:tc>
          <w:tcPr>
            <w:tcW w:w="100" w:type="dxa"/>
          </w:tcPr>
          <w:p w14:paraId="4ECDEFF0" w14:textId="77777777" w:rsidR="00917821" w:rsidRDefault="00917821" w:rsidP="007C2D53"/>
        </w:tc>
        <w:tc>
          <w:tcPr>
            <w:tcW w:w="100" w:type="dxa"/>
          </w:tcPr>
          <w:p w14:paraId="4D7A9CC2" w14:textId="77777777" w:rsidR="00917821" w:rsidRDefault="00917821" w:rsidP="007C2D53"/>
        </w:tc>
        <w:tc>
          <w:tcPr>
            <w:tcW w:w="100" w:type="dxa"/>
          </w:tcPr>
          <w:p w14:paraId="73DC9EC2" w14:textId="77777777" w:rsidR="00917821" w:rsidRDefault="00917821" w:rsidP="007C2D53"/>
        </w:tc>
        <w:tc>
          <w:tcPr>
            <w:tcW w:w="100" w:type="dxa"/>
          </w:tcPr>
          <w:p w14:paraId="71C361F9" w14:textId="77777777" w:rsidR="00917821" w:rsidRDefault="00917821" w:rsidP="007C2D53"/>
        </w:tc>
        <w:tc>
          <w:tcPr>
            <w:tcW w:w="100" w:type="dxa"/>
          </w:tcPr>
          <w:p w14:paraId="6F928411" w14:textId="77777777" w:rsidR="00917821" w:rsidRDefault="00917821" w:rsidP="007C2D53"/>
        </w:tc>
        <w:tc>
          <w:tcPr>
            <w:tcW w:w="100" w:type="dxa"/>
          </w:tcPr>
          <w:p w14:paraId="62E16EB1" w14:textId="77777777" w:rsidR="00917821" w:rsidRDefault="00917821" w:rsidP="007C2D53"/>
        </w:tc>
        <w:tc>
          <w:tcPr>
            <w:tcW w:w="100" w:type="dxa"/>
          </w:tcPr>
          <w:p w14:paraId="7D607981" w14:textId="77777777" w:rsidR="00917821" w:rsidRDefault="00917821" w:rsidP="007C2D53"/>
        </w:tc>
        <w:tc>
          <w:tcPr>
            <w:tcW w:w="100" w:type="dxa"/>
          </w:tcPr>
          <w:p w14:paraId="792237B4" w14:textId="77777777" w:rsidR="00917821" w:rsidRDefault="00917821" w:rsidP="007C2D53"/>
        </w:tc>
        <w:tc>
          <w:tcPr>
            <w:tcW w:w="100" w:type="dxa"/>
          </w:tcPr>
          <w:p w14:paraId="30BFFFAF" w14:textId="77777777" w:rsidR="00917821" w:rsidRDefault="00917821" w:rsidP="007C2D53"/>
        </w:tc>
      </w:tr>
    </w:tbl>
    <w:p w14:paraId="0A3FE7E9" w14:textId="77777777" w:rsidR="00917821" w:rsidRDefault="00917821" w:rsidP="004D77CF">
      <w:pPr>
        <w:pStyle w:val="Answer"/>
        <w:ind w:left="0"/>
      </w:pPr>
    </w:p>
    <w:p w14:paraId="37CC7340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2737A" w14:textId="77777777" w:rsidR="00122DA4" w:rsidRDefault="00122DA4">
      <w:pPr>
        <w:spacing w:before="0" w:after="0"/>
      </w:pPr>
      <w:r>
        <w:separator/>
      </w:r>
    </w:p>
  </w:endnote>
  <w:endnote w:type="continuationSeparator" w:id="0">
    <w:p w14:paraId="118F4461" w14:textId="77777777" w:rsidR="00122DA4" w:rsidRDefault="00122D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3AAE9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CC4E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EEE7ED" wp14:editId="3FEE8376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963759C" w14:textId="478DF7C0" w:rsidR="00002DC1" w:rsidRPr="006953AB" w:rsidRDefault="00286242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8624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7A392AE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EE7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1963759C" w14:textId="478DF7C0" w:rsidR="00002DC1" w:rsidRPr="006953AB" w:rsidRDefault="00286242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86242">
                      <w:rPr>
                        <w:sz w:val="18"/>
                        <w:szCs w:val="18"/>
                      </w:rPr>
                      <w:t>© City &amp; Guilds Limited</w:t>
                    </w:r>
                    <w:r>
                      <w:rPr>
                        <w:sz w:val="18"/>
                        <w:szCs w:val="18"/>
                      </w:rPr>
                      <w:t>.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7A392AE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C87CEBC" wp14:editId="1112CD8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12AC6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D8E26" w14:textId="77777777" w:rsidR="00122DA4" w:rsidRDefault="00122DA4">
      <w:pPr>
        <w:spacing w:before="0" w:after="0"/>
      </w:pPr>
      <w:r>
        <w:separator/>
      </w:r>
    </w:p>
  </w:footnote>
  <w:footnote w:type="continuationSeparator" w:id="0">
    <w:p w14:paraId="16E2825A" w14:textId="77777777" w:rsidR="00122DA4" w:rsidRDefault="00122D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0B46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CC76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788D409" wp14:editId="073B4C1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91A121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E2DAA3" wp14:editId="01EA4F3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5630E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728B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591821">
    <w:abstractNumId w:val="4"/>
  </w:num>
  <w:num w:numId="2" w16cid:durableId="747535803">
    <w:abstractNumId w:val="14"/>
  </w:num>
  <w:num w:numId="3" w16cid:durableId="1827165702">
    <w:abstractNumId w:val="21"/>
  </w:num>
  <w:num w:numId="4" w16cid:durableId="374240135">
    <w:abstractNumId w:val="16"/>
  </w:num>
  <w:num w:numId="5" w16cid:durableId="562058420">
    <w:abstractNumId w:val="7"/>
  </w:num>
  <w:num w:numId="6" w16cid:durableId="986710135">
    <w:abstractNumId w:val="15"/>
  </w:num>
  <w:num w:numId="7" w16cid:durableId="1154298339">
    <w:abstractNumId w:val="7"/>
  </w:num>
  <w:num w:numId="8" w16cid:durableId="441456748">
    <w:abstractNumId w:val="1"/>
  </w:num>
  <w:num w:numId="9" w16cid:durableId="586302836">
    <w:abstractNumId w:val="7"/>
    <w:lvlOverride w:ilvl="0">
      <w:startOverride w:val="1"/>
    </w:lvlOverride>
  </w:num>
  <w:num w:numId="10" w16cid:durableId="1693728887">
    <w:abstractNumId w:val="17"/>
  </w:num>
  <w:num w:numId="11" w16cid:durableId="437680844">
    <w:abstractNumId w:val="13"/>
  </w:num>
  <w:num w:numId="12" w16cid:durableId="344136319">
    <w:abstractNumId w:val="5"/>
  </w:num>
  <w:num w:numId="13" w16cid:durableId="1216354309">
    <w:abstractNumId w:val="12"/>
  </w:num>
  <w:num w:numId="14" w16cid:durableId="1881474505">
    <w:abstractNumId w:val="18"/>
  </w:num>
  <w:num w:numId="15" w16cid:durableId="1245067637">
    <w:abstractNumId w:val="10"/>
  </w:num>
  <w:num w:numId="16" w16cid:durableId="1128547686">
    <w:abstractNumId w:val="6"/>
  </w:num>
  <w:num w:numId="17" w16cid:durableId="1417632616">
    <w:abstractNumId w:val="23"/>
  </w:num>
  <w:num w:numId="18" w16cid:durableId="2145805376">
    <w:abstractNumId w:val="24"/>
  </w:num>
  <w:num w:numId="19" w16cid:durableId="938097624">
    <w:abstractNumId w:val="3"/>
  </w:num>
  <w:num w:numId="20" w16cid:durableId="1237939346">
    <w:abstractNumId w:val="2"/>
  </w:num>
  <w:num w:numId="21" w16cid:durableId="1679231291">
    <w:abstractNumId w:val="8"/>
  </w:num>
  <w:num w:numId="22" w16cid:durableId="1745452613">
    <w:abstractNumId w:val="8"/>
    <w:lvlOverride w:ilvl="0">
      <w:startOverride w:val="1"/>
    </w:lvlOverride>
  </w:num>
  <w:num w:numId="23" w16cid:durableId="1099642774">
    <w:abstractNumId w:val="22"/>
  </w:num>
  <w:num w:numId="24" w16cid:durableId="1960066396">
    <w:abstractNumId w:val="8"/>
    <w:lvlOverride w:ilvl="0">
      <w:startOverride w:val="1"/>
    </w:lvlOverride>
  </w:num>
  <w:num w:numId="25" w16cid:durableId="498548148">
    <w:abstractNumId w:val="8"/>
    <w:lvlOverride w:ilvl="0">
      <w:startOverride w:val="1"/>
    </w:lvlOverride>
  </w:num>
  <w:num w:numId="26" w16cid:durableId="931622203">
    <w:abstractNumId w:val="9"/>
  </w:num>
  <w:num w:numId="27" w16cid:durableId="2032955067">
    <w:abstractNumId w:val="19"/>
  </w:num>
  <w:num w:numId="28" w16cid:durableId="770781240">
    <w:abstractNumId w:val="8"/>
    <w:lvlOverride w:ilvl="0">
      <w:startOverride w:val="1"/>
    </w:lvlOverride>
  </w:num>
  <w:num w:numId="29" w16cid:durableId="67963529">
    <w:abstractNumId w:val="20"/>
  </w:num>
  <w:num w:numId="30" w16cid:durableId="341469830">
    <w:abstractNumId w:val="8"/>
  </w:num>
  <w:num w:numId="31" w16cid:durableId="1493525688">
    <w:abstractNumId w:val="8"/>
    <w:lvlOverride w:ilvl="0">
      <w:startOverride w:val="1"/>
    </w:lvlOverride>
  </w:num>
  <w:num w:numId="32" w16cid:durableId="808670777">
    <w:abstractNumId w:val="8"/>
    <w:lvlOverride w:ilvl="0">
      <w:startOverride w:val="1"/>
    </w:lvlOverride>
  </w:num>
  <w:num w:numId="33" w16cid:durableId="1679498733">
    <w:abstractNumId w:val="0"/>
  </w:num>
  <w:num w:numId="34" w16cid:durableId="17807578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821"/>
    <w:rsid w:val="00002DC1"/>
    <w:rsid w:val="000033BD"/>
    <w:rsid w:val="0007243A"/>
    <w:rsid w:val="00082C62"/>
    <w:rsid w:val="000B231F"/>
    <w:rsid w:val="000C1804"/>
    <w:rsid w:val="000E194B"/>
    <w:rsid w:val="00110217"/>
    <w:rsid w:val="00122DA4"/>
    <w:rsid w:val="00152AC3"/>
    <w:rsid w:val="00156AF3"/>
    <w:rsid w:val="0019491D"/>
    <w:rsid w:val="001F74AD"/>
    <w:rsid w:val="00286242"/>
    <w:rsid w:val="002D07A8"/>
    <w:rsid w:val="003405EA"/>
    <w:rsid w:val="003916EC"/>
    <w:rsid w:val="003B1E21"/>
    <w:rsid w:val="003F7F14"/>
    <w:rsid w:val="00404B31"/>
    <w:rsid w:val="00474F67"/>
    <w:rsid w:val="0048500D"/>
    <w:rsid w:val="004E5EBF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17821"/>
    <w:rsid w:val="009975A0"/>
    <w:rsid w:val="009C5C6E"/>
    <w:rsid w:val="009C5D8F"/>
    <w:rsid w:val="00A2454C"/>
    <w:rsid w:val="00AE245C"/>
    <w:rsid w:val="00B054EC"/>
    <w:rsid w:val="00B634AC"/>
    <w:rsid w:val="00BE2C21"/>
    <w:rsid w:val="00C01D20"/>
    <w:rsid w:val="00C06474"/>
    <w:rsid w:val="00C202BF"/>
    <w:rsid w:val="00C4629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E7999F"/>
  <w15:docId w15:val="{FC038994-213A-4671-9482-B6835FC2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CrossgridSmall">
    <w:name w:val="CrossgridSmall"/>
    <w:basedOn w:val="Normal"/>
    <w:qFormat/>
    <w:rsid w:val="00917821"/>
    <w:pPr>
      <w:spacing w:before="0" w:after="0" w:line="240" w:lineRule="auto"/>
    </w:pPr>
    <w:rPr>
      <w:rFonts w:eastAsia="Times New Roman"/>
      <w:sz w:val="18"/>
      <w:szCs w:val="20"/>
      <w:lang w:val="en-US"/>
    </w:rPr>
  </w:style>
  <w:style w:type="paragraph" w:customStyle="1" w:styleId="CluesTiny">
    <w:name w:val="CluesTiny"/>
    <w:basedOn w:val="Normal"/>
    <w:qFormat/>
    <w:rsid w:val="00917821"/>
    <w:pPr>
      <w:spacing w:before="0" w:after="0" w:line="240" w:lineRule="auto"/>
    </w:pPr>
    <w:rPr>
      <w:rFonts w:eastAsia="Times New Roman"/>
      <w:bCs/>
      <w:sz w:val="20"/>
      <w:szCs w:val="20"/>
      <w:lang w:val="en-US"/>
    </w:rPr>
  </w:style>
  <w:style w:type="paragraph" w:styleId="Revision">
    <w:name w:val="Revision"/>
    <w:hidden/>
    <w:semiHidden/>
    <w:rsid w:val="0028624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0F76FD-1D5B-42BF-9231-E5F374ABDE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48608-5EF2-4846-8E7F-2F5525B47F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FFC5C8-060E-40A9-9D4D-C2A285369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Learner BSE.dotx</Template>
  <TotalTime>1</TotalTime>
  <Pages>1</Pages>
  <Words>50</Words>
  <Characters>972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2025-11-17T21:25:00Z</dcterms:created>
  <dcterms:modified xsi:type="dcterms:W3CDTF">2025-11-20T15:38:00Z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